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1C941" w14:textId="77777777" w:rsidR="00DA36E8" w:rsidRDefault="00DA36E8">
      <w:pPr>
        <w:sectPr w:rsidR="00DA36E8" w:rsidSect="00DC5536">
          <w:headerReference w:type="default" r:id="rId7"/>
          <w:type w:val="continuous"/>
          <w:pgSz w:w="12240" w:h="15840" w:code="1"/>
          <w:pgMar w:top="2340" w:right="1800" w:bottom="1440" w:left="1800" w:header="720" w:footer="720" w:gutter="0"/>
          <w:cols w:space="720"/>
        </w:sectPr>
      </w:pPr>
    </w:p>
    <w:p w14:paraId="11027BC9" w14:textId="3DBC52E3" w:rsidR="00952AD4" w:rsidRPr="007E24E5" w:rsidRDefault="008C469B" w:rsidP="00952AD4">
      <w:r>
        <w:rPr>
          <w:b/>
        </w:rPr>
        <w:t>TO:</w:t>
      </w:r>
      <w:r>
        <w:rPr>
          <w:b/>
        </w:rPr>
        <w:tab/>
      </w:r>
      <w:r w:rsidRPr="007E24E5">
        <w:rPr>
          <w:b/>
        </w:rPr>
        <w:tab/>
      </w:r>
      <w:r w:rsidR="007E24E5" w:rsidRPr="007E24E5">
        <w:t>Kevin Bartz</w:t>
      </w:r>
      <w:r w:rsidR="00952AD4" w:rsidRPr="007E24E5">
        <w:t>, Attorney</w:t>
      </w:r>
    </w:p>
    <w:p w14:paraId="27539834" w14:textId="77777777" w:rsidR="00952AD4" w:rsidRPr="007E24E5" w:rsidRDefault="00952AD4" w:rsidP="00952AD4">
      <w:pPr>
        <w:ind w:left="1440"/>
      </w:pPr>
      <w:r w:rsidRPr="007E24E5">
        <w:t>Legal Division</w:t>
      </w:r>
    </w:p>
    <w:p w14:paraId="4D02BDFD" w14:textId="77777777" w:rsidR="008C469B" w:rsidRPr="007E24E5" w:rsidRDefault="008C469B" w:rsidP="008C469B">
      <w:pPr>
        <w:tabs>
          <w:tab w:val="left" w:pos="1170"/>
        </w:tabs>
      </w:pPr>
      <w:r w:rsidRPr="007E24E5">
        <w:tab/>
      </w:r>
      <w:r w:rsidRPr="007E24E5">
        <w:tab/>
      </w:r>
    </w:p>
    <w:p w14:paraId="7D3F80AD" w14:textId="624A8BB1" w:rsidR="00952AD4" w:rsidRPr="007E24E5" w:rsidRDefault="008C469B" w:rsidP="00952AD4">
      <w:r w:rsidRPr="007E24E5">
        <w:rPr>
          <w:b/>
        </w:rPr>
        <w:t>FROM:</w:t>
      </w:r>
      <w:r w:rsidRPr="007E24E5">
        <w:rPr>
          <w:b/>
        </w:rPr>
        <w:tab/>
      </w:r>
      <w:r w:rsidR="007E24E5" w:rsidRPr="007E24E5">
        <w:t>Patricia Garcia, Senior Engineering Specialist</w:t>
      </w:r>
    </w:p>
    <w:p w14:paraId="08387106" w14:textId="77777777" w:rsidR="00952AD4" w:rsidRPr="007E24E5" w:rsidRDefault="00952AD4" w:rsidP="00952AD4">
      <w:pPr>
        <w:ind w:left="1440"/>
      </w:pPr>
      <w:r w:rsidRPr="007E24E5">
        <w:t>Infrastructure Division</w:t>
      </w:r>
    </w:p>
    <w:p w14:paraId="7854B68A" w14:textId="1016BE7D" w:rsidR="008C469B" w:rsidRPr="007E24E5" w:rsidRDefault="008C469B" w:rsidP="008C469B">
      <w:pPr>
        <w:tabs>
          <w:tab w:val="left" w:pos="1170"/>
        </w:tabs>
        <w:spacing w:before="240"/>
      </w:pPr>
      <w:r w:rsidRPr="007E24E5">
        <w:rPr>
          <w:b/>
        </w:rPr>
        <w:t>DATE:</w:t>
      </w:r>
      <w:r w:rsidRPr="007E24E5">
        <w:rPr>
          <w:b/>
        </w:rPr>
        <w:tab/>
      </w:r>
      <w:r w:rsidRPr="007E24E5">
        <w:rPr>
          <w:b/>
        </w:rPr>
        <w:tab/>
      </w:r>
      <w:r w:rsidR="007E24E5" w:rsidRPr="007E24E5">
        <w:rPr>
          <w:bCs/>
        </w:rPr>
        <w:t>March 29, 2021</w:t>
      </w:r>
    </w:p>
    <w:p w14:paraId="64EBB149" w14:textId="77777777" w:rsidR="0028111B" w:rsidRPr="007E24E5" w:rsidRDefault="0028111B" w:rsidP="008C469B">
      <w:pPr>
        <w:tabs>
          <w:tab w:val="left" w:pos="1170"/>
        </w:tabs>
        <w:spacing w:before="240"/>
      </w:pPr>
    </w:p>
    <w:p w14:paraId="40FD1FC0" w14:textId="237FEFF0" w:rsidR="008C469B" w:rsidRPr="007E24E5" w:rsidRDefault="008C469B" w:rsidP="008C469B">
      <w:pPr>
        <w:ind w:left="1440" w:right="-450" w:hanging="1440"/>
        <w:rPr>
          <w:b/>
          <w:i/>
          <w:szCs w:val="24"/>
        </w:rPr>
      </w:pPr>
      <w:r w:rsidRPr="007E24E5">
        <w:rPr>
          <w:b/>
        </w:rPr>
        <w:t>RE:</w:t>
      </w:r>
      <w:r w:rsidRPr="007E24E5">
        <w:rPr>
          <w:b/>
        </w:rPr>
        <w:tab/>
      </w:r>
      <w:r w:rsidR="00952AD4" w:rsidRPr="007E24E5">
        <w:rPr>
          <w:bCs/>
        </w:rPr>
        <w:t xml:space="preserve">Docket No. </w:t>
      </w:r>
      <w:r w:rsidR="007E24E5" w:rsidRPr="007E24E5">
        <w:rPr>
          <w:bCs/>
        </w:rPr>
        <w:t xml:space="preserve">51864 </w:t>
      </w:r>
      <w:r w:rsidR="00952AD4" w:rsidRPr="007E24E5">
        <w:t xml:space="preserve">– </w:t>
      </w:r>
      <w:r w:rsidR="00952AD4" w:rsidRPr="007E24E5">
        <w:rPr>
          <w:i/>
        </w:rPr>
        <w:t>Application of</w:t>
      </w:r>
      <w:r w:rsidR="00952AD4" w:rsidRPr="007E24E5">
        <w:rPr>
          <w:i/>
          <w:iCs/>
        </w:rPr>
        <w:t xml:space="preserve"> </w:t>
      </w:r>
      <w:bookmarkStart w:id="0" w:name="_Hlk51230120"/>
      <w:r w:rsidR="007E24E5" w:rsidRPr="007E24E5">
        <w:rPr>
          <w:i/>
          <w:iCs/>
        </w:rPr>
        <w:t>the City of Midlothian</w:t>
      </w:r>
      <w:r w:rsidR="00952AD4" w:rsidRPr="007E24E5">
        <w:rPr>
          <w:i/>
          <w:iCs/>
        </w:rPr>
        <w:t xml:space="preserve"> </w:t>
      </w:r>
      <w:bookmarkEnd w:id="0"/>
      <w:r w:rsidR="00952AD4" w:rsidRPr="007E24E5">
        <w:rPr>
          <w:i/>
          <w:iCs/>
        </w:rPr>
        <w:t xml:space="preserve">to </w:t>
      </w:r>
      <w:r w:rsidR="00952AD4" w:rsidRPr="007E24E5">
        <w:rPr>
          <w:i/>
        </w:rPr>
        <w:t>Amend its</w:t>
      </w:r>
      <w:r w:rsidR="007E24E5" w:rsidRPr="007E24E5">
        <w:rPr>
          <w:i/>
        </w:rPr>
        <w:t xml:space="preserve"> Water</w:t>
      </w:r>
      <w:r w:rsidR="00952AD4" w:rsidRPr="007E24E5">
        <w:rPr>
          <w:i/>
        </w:rPr>
        <w:t xml:space="preserve"> Certificate of Convenience and Necessity in </w:t>
      </w:r>
      <w:bookmarkStart w:id="1" w:name="_Hlk51224607"/>
      <w:r w:rsidR="007E24E5" w:rsidRPr="007E24E5">
        <w:rPr>
          <w:i/>
          <w:iCs/>
        </w:rPr>
        <w:t>Ellis</w:t>
      </w:r>
      <w:r w:rsidR="00952AD4" w:rsidRPr="007E24E5">
        <w:rPr>
          <w:i/>
        </w:rPr>
        <w:t xml:space="preserve"> </w:t>
      </w:r>
      <w:bookmarkEnd w:id="1"/>
      <w:r w:rsidR="00952AD4" w:rsidRPr="007E24E5">
        <w:rPr>
          <w:i/>
        </w:rPr>
        <w:t xml:space="preserve">County </w:t>
      </w:r>
    </w:p>
    <w:p w14:paraId="49B7E79C" w14:textId="77777777" w:rsidR="008C469B" w:rsidRPr="007E24E5" w:rsidRDefault="0028111B" w:rsidP="008C469B">
      <w:pPr>
        <w:tabs>
          <w:tab w:val="left" w:pos="1170"/>
        </w:tabs>
        <w:ind w:left="1170" w:right="-450" w:hanging="1170"/>
      </w:pPr>
      <w:r w:rsidRPr="007E24E5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8106E29" wp14:editId="695EFF8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CF3D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7E24E5">
        <w:tab/>
      </w:r>
    </w:p>
    <w:p w14:paraId="2F3D23DD" w14:textId="2276EFAB" w:rsidR="00952AD4" w:rsidRPr="007E24E5" w:rsidRDefault="00952AD4" w:rsidP="00952AD4">
      <w:pPr>
        <w:spacing w:before="240"/>
      </w:pPr>
      <w:r w:rsidRPr="007E24E5">
        <w:t xml:space="preserve">On </w:t>
      </w:r>
      <w:bookmarkStart w:id="2" w:name="_Hlk51224637"/>
      <w:bookmarkStart w:id="3" w:name="_Hlk51230210"/>
      <w:r w:rsidR="007E24E5" w:rsidRPr="007E24E5">
        <w:t>March 2, 2021</w:t>
      </w:r>
      <w:r w:rsidRPr="007E24E5">
        <w:t xml:space="preserve">, </w:t>
      </w:r>
      <w:bookmarkEnd w:id="2"/>
      <w:r w:rsidR="007E24E5" w:rsidRPr="007E24E5">
        <w:t>the City of Midlothian</w:t>
      </w:r>
      <w:r w:rsidR="002C00B8" w:rsidRPr="007E24E5">
        <w:t xml:space="preserve"> </w:t>
      </w:r>
      <w:bookmarkStart w:id="4" w:name="_Hlk52538154"/>
      <w:r w:rsidR="002C00B8" w:rsidRPr="007E24E5">
        <w:t>(</w:t>
      </w:r>
      <w:r w:rsidR="007E24E5" w:rsidRPr="007E24E5">
        <w:t>Midlothian</w:t>
      </w:r>
      <w:r w:rsidR="002C00B8" w:rsidRPr="007E24E5">
        <w:t xml:space="preserve">) </w:t>
      </w:r>
      <w:bookmarkEnd w:id="3"/>
      <w:bookmarkEnd w:id="4"/>
      <w:r w:rsidRPr="007E24E5">
        <w:t>filed with the Public Utility Commission of Texas (</w:t>
      </w:r>
      <w:r w:rsidRPr="007E24E5">
        <w:rPr>
          <w:bCs/>
        </w:rPr>
        <w:t xml:space="preserve">Commission) an application to amend </w:t>
      </w:r>
      <w:r w:rsidRPr="007E24E5">
        <w:t xml:space="preserve">its water certificate of convenience and necessity (CCN) No. </w:t>
      </w:r>
      <w:bookmarkStart w:id="5" w:name="_Hlk51224752"/>
      <w:r w:rsidR="007E24E5" w:rsidRPr="007E24E5">
        <w:t>11706</w:t>
      </w:r>
      <w:r w:rsidRPr="007E24E5">
        <w:t xml:space="preserve"> </w:t>
      </w:r>
      <w:bookmarkEnd w:id="5"/>
      <w:r w:rsidRPr="007E24E5">
        <w:t xml:space="preserve">in </w:t>
      </w:r>
      <w:bookmarkStart w:id="6" w:name="_Hlk51224718"/>
      <w:r w:rsidR="007E24E5" w:rsidRPr="007E24E5">
        <w:t>Ellis</w:t>
      </w:r>
      <w:r w:rsidRPr="007E24E5">
        <w:t xml:space="preserve"> </w:t>
      </w:r>
      <w:bookmarkEnd w:id="6"/>
      <w:r w:rsidRPr="007E24E5">
        <w:t xml:space="preserve">County, Texas </w:t>
      </w:r>
      <w:r w:rsidR="00375626" w:rsidRPr="007E24E5">
        <w:t>under</w:t>
      </w:r>
      <w:r w:rsidRPr="007E24E5">
        <w:t xml:space="preserve"> Texas Water Code (TWC) §§ 13.242 to 13.250 and 16 Texas Administrative Code (TAC) §§ 24.225 to 24.237.   </w:t>
      </w:r>
    </w:p>
    <w:p w14:paraId="5795A71B" w14:textId="36BC4E1C" w:rsidR="00952AD4" w:rsidRPr="007E24E5" w:rsidRDefault="00952AD4" w:rsidP="00952AD4">
      <w:pPr>
        <w:spacing w:before="240"/>
      </w:pPr>
      <w:r w:rsidRPr="007E24E5">
        <w:t xml:space="preserve">Based on the mapping review by </w:t>
      </w:r>
      <w:r w:rsidR="007E24E5" w:rsidRPr="007E24E5">
        <w:t>Gary Horton</w:t>
      </w:r>
      <w:r w:rsidR="002C00B8" w:rsidRPr="007E24E5">
        <w:t xml:space="preserve">, Infrastructure Division, </w:t>
      </w:r>
      <w:r w:rsidRPr="007E24E5">
        <w:t>and my technical and managerial review of the</w:t>
      </w:r>
      <w:r w:rsidRPr="007E24E5">
        <w:rPr>
          <w:bCs/>
        </w:rPr>
        <w:t xml:space="preserve"> additional information filed by </w:t>
      </w:r>
      <w:r w:rsidR="007E24E5" w:rsidRPr="007E24E5">
        <w:rPr>
          <w:bCs/>
        </w:rPr>
        <w:t>Midlothian</w:t>
      </w:r>
      <w:r w:rsidR="002C00B8" w:rsidRPr="007E24E5">
        <w:t xml:space="preserve"> </w:t>
      </w:r>
      <w:r w:rsidRPr="007E24E5">
        <w:rPr>
          <w:bCs/>
        </w:rPr>
        <w:t xml:space="preserve">on </w:t>
      </w:r>
      <w:r w:rsidR="007E24E5" w:rsidRPr="007E24E5">
        <w:rPr>
          <w:bCs/>
        </w:rPr>
        <w:t>March 10, 2021</w:t>
      </w:r>
      <w:r w:rsidRPr="007E24E5">
        <w:rPr>
          <w:bCs/>
        </w:rPr>
        <w:t xml:space="preserve">, </w:t>
      </w:r>
      <w:r w:rsidR="0028502C" w:rsidRPr="007E24E5">
        <w:rPr>
          <w:bCs/>
        </w:rPr>
        <w:t>I</w:t>
      </w:r>
      <w:r w:rsidRPr="007E24E5">
        <w:rPr>
          <w:bCs/>
        </w:rPr>
        <w:t xml:space="preserve"> recommend that the application be deemed </w:t>
      </w:r>
      <w:r w:rsidRPr="007E24E5">
        <w:t>administratively incomplete and not accepted for filing</w:t>
      </w:r>
      <w:r w:rsidR="002D5D93" w:rsidRPr="007E24E5">
        <w:t>.</w:t>
      </w:r>
    </w:p>
    <w:p w14:paraId="23389E23" w14:textId="77777777" w:rsidR="00952AD4" w:rsidRPr="009F2F27" w:rsidRDefault="00952AD4" w:rsidP="00952AD4">
      <w:pPr>
        <w:rPr>
          <w:highlight w:val="yellow"/>
        </w:rPr>
      </w:pPr>
    </w:p>
    <w:p w14:paraId="4E176AB3" w14:textId="77777777" w:rsidR="00952AD4" w:rsidRPr="003F51B1" w:rsidRDefault="00952AD4" w:rsidP="00952AD4">
      <w:pPr>
        <w:rPr>
          <w:b/>
          <w:highlight w:val="yellow"/>
          <w:u w:val="single"/>
        </w:rPr>
      </w:pPr>
      <w:r w:rsidRPr="00BE1B55">
        <w:rPr>
          <w:b/>
          <w:u w:val="single"/>
        </w:rPr>
        <w:t>Application Content:</w:t>
      </w:r>
    </w:p>
    <w:p w14:paraId="6C299358" w14:textId="1B4C2167" w:rsidR="00BE1B55" w:rsidRDefault="00BE1B55" w:rsidP="00BE1B55">
      <w:r>
        <w:t xml:space="preserve">The requested area overlaps the certificated service area of Mountain Peak Special Utility District (Mountain Peak), CCN No. 10908.  The certificated service area for Mountain Peak is a facility line + 200 feet service line that runs through the requested area.  Midlothian must provide a request for dual certification </w:t>
      </w:r>
      <w:r w:rsidR="008107CA">
        <w:t xml:space="preserve">or decertification of this portion of Mountain Peak’s CCN service area </w:t>
      </w:r>
      <w:r>
        <w:t>along with an agreement from Mountain Peak</w:t>
      </w:r>
      <w:r w:rsidR="00DC5536">
        <w:t>.</w:t>
      </w:r>
      <w:r>
        <w:t xml:space="preserve">      </w:t>
      </w:r>
    </w:p>
    <w:p w14:paraId="438FDA74" w14:textId="77777777" w:rsidR="0029637C" w:rsidRDefault="0029637C" w:rsidP="0029637C">
      <w:pPr>
        <w:rPr>
          <w:b/>
          <w:u w:val="single"/>
        </w:rPr>
      </w:pPr>
    </w:p>
    <w:p w14:paraId="00BC5ACD" w14:textId="77777777" w:rsidR="0029637C" w:rsidRPr="0017007E" w:rsidRDefault="0029637C" w:rsidP="0029637C">
      <w:pPr>
        <w:rPr>
          <w:b/>
        </w:rPr>
      </w:pPr>
      <w:r w:rsidRPr="0017007E">
        <w:rPr>
          <w:b/>
          <w:u w:val="single"/>
        </w:rPr>
        <w:t>Mapping Content:</w:t>
      </w:r>
      <w:r w:rsidRPr="0017007E">
        <w:rPr>
          <w:b/>
        </w:rPr>
        <w:t xml:space="preserve"> </w:t>
      </w:r>
    </w:p>
    <w:p w14:paraId="00DC51AA" w14:textId="2D0ACC05" w:rsidR="00BE1B55" w:rsidRPr="00DD344F" w:rsidRDefault="00DC5536" w:rsidP="00BE1B55">
      <w:r>
        <w:t>If the Applicant cannot secure such an agreement and provide such a request for either decertification or dual certification, then revised maps and digital data must be filed as described below</w:t>
      </w:r>
      <w:r>
        <w:t>.</w:t>
      </w:r>
    </w:p>
    <w:p w14:paraId="1F35A207" w14:textId="77777777" w:rsidR="00BE1B55" w:rsidRPr="00DD344F" w:rsidRDefault="00BE1B55" w:rsidP="00BE1B55">
      <w:pPr>
        <w:pStyle w:val="ListParagraph"/>
        <w:numPr>
          <w:ilvl w:val="0"/>
          <w:numId w:val="3"/>
        </w:numPr>
        <w:jc w:val="both"/>
      </w:pPr>
      <w:r w:rsidRPr="00DD344F">
        <w:t xml:space="preserve">A general location map identifying only the requested area, </w:t>
      </w:r>
      <w:proofErr w:type="gramStart"/>
      <w:r w:rsidRPr="00DD344F">
        <w:t>in reference to</w:t>
      </w:r>
      <w:proofErr w:type="gramEnd"/>
      <w:r w:rsidRPr="00DD344F">
        <w:t xml:space="preserve"> the nearest county boundary, city, or town.</w:t>
      </w:r>
    </w:p>
    <w:p w14:paraId="6795B405" w14:textId="77777777" w:rsidR="00BE1B55" w:rsidRPr="00DD344F" w:rsidRDefault="00BE1B55" w:rsidP="00BE1B55">
      <w:pPr>
        <w:pStyle w:val="ListParagraph"/>
        <w:numPr>
          <w:ilvl w:val="0"/>
          <w:numId w:val="3"/>
        </w:numPr>
        <w:jc w:val="both"/>
      </w:pPr>
      <w:r w:rsidRPr="00DD344F">
        <w:t xml:space="preserve">A detailed map identifying only the requested area, </w:t>
      </w:r>
      <w:proofErr w:type="gramStart"/>
      <w:r w:rsidRPr="00DD344F">
        <w:t>in reference to</w:t>
      </w:r>
      <w:proofErr w:type="gramEnd"/>
      <w:r w:rsidRPr="00DD344F">
        <w:t xml:space="preserve"> verifiable man-made and natural landmarks, such as roads, rivers, and railroads.</w:t>
      </w:r>
    </w:p>
    <w:p w14:paraId="7528021C" w14:textId="77777777" w:rsidR="00BE1B55" w:rsidRPr="00DD344F" w:rsidRDefault="00BE1B55" w:rsidP="00BE1B55">
      <w:pPr>
        <w:pStyle w:val="ListParagraph"/>
        <w:numPr>
          <w:ilvl w:val="0"/>
          <w:numId w:val="3"/>
        </w:numPr>
        <w:jc w:val="both"/>
      </w:pPr>
      <w:r w:rsidRPr="00DD344F">
        <w:t xml:space="preserve">Digital mapping data for the requested area, as a single polygon record, in shapefile (SHP) format, georeferenced in either NAD83 Texas Statewide Mapping System (Meters) or NAD83 Texas State Plane Coordinate System (US Feet); </w:t>
      </w:r>
      <w:r w:rsidRPr="00DD344F">
        <w:rPr>
          <w:b/>
        </w:rPr>
        <w:t>OR</w:t>
      </w:r>
      <w:r w:rsidRPr="00DD344F">
        <w:t xml:space="preserve"> metes and bounds survey sealed or embossed by either a licensed state surveyor or a registered professional land surveyor.</w:t>
      </w:r>
    </w:p>
    <w:sectPr w:rsidR="00BE1B55" w:rsidRPr="00DD344F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0942E" w14:textId="77777777" w:rsidR="008C071E" w:rsidRDefault="008C071E">
      <w:r>
        <w:separator/>
      </w:r>
    </w:p>
  </w:endnote>
  <w:endnote w:type="continuationSeparator" w:id="0">
    <w:p w14:paraId="73C38F59" w14:textId="77777777" w:rsidR="008C071E" w:rsidRDefault="008C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A4ADD" w14:textId="77777777" w:rsidR="008C071E" w:rsidRDefault="008C071E">
      <w:r>
        <w:separator/>
      </w:r>
    </w:p>
  </w:footnote>
  <w:footnote w:type="continuationSeparator" w:id="0">
    <w:p w14:paraId="591A82AE" w14:textId="77777777" w:rsidR="008C071E" w:rsidRDefault="008C0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FFCA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A4C628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F6D3A1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13F2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71E"/>
    <w:rsid w:val="00116570"/>
    <w:rsid w:val="0028111B"/>
    <w:rsid w:val="0028502C"/>
    <w:rsid w:val="0029637C"/>
    <w:rsid w:val="002C00B8"/>
    <w:rsid w:val="002D5D93"/>
    <w:rsid w:val="00375626"/>
    <w:rsid w:val="004249AC"/>
    <w:rsid w:val="007E24E5"/>
    <w:rsid w:val="007E4EE0"/>
    <w:rsid w:val="008107CA"/>
    <w:rsid w:val="008262FF"/>
    <w:rsid w:val="008C071E"/>
    <w:rsid w:val="008C469B"/>
    <w:rsid w:val="0091083F"/>
    <w:rsid w:val="00952AD4"/>
    <w:rsid w:val="00A7691E"/>
    <w:rsid w:val="00B56DD2"/>
    <w:rsid w:val="00BE1B55"/>
    <w:rsid w:val="00DA36E8"/>
    <w:rsid w:val="00DC5536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8F3B2A"/>
  <w15:chartTrackingRefBased/>
  <w15:docId w15:val="{0EB6DA00-0AD9-483C-A300-8D8ABD62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Current%20Approved%20Memos\CCN%20Deficiency%20Memo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CCN Deficiency Memo (blank).dotx</Template>
  <TotalTime>29</TotalTime>
  <Pages>1</Pages>
  <Words>333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Garcia, Patricia</cp:lastModifiedBy>
  <cp:revision>3</cp:revision>
  <cp:lastPrinted>2014-10-31T15:06:00Z</cp:lastPrinted>
  <dcterms:created xsi:type="dcterms:W3CDTF">2021-03-26T17:36:00Z</dcterms:created>
  <dcterms:modified xsi:type="dcterms:W3CDTF">2021-03-29T13:30:00Z</dcterms:modified>
</cp:coreProperties>
</file>